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5846584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5770174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142A0702" w:rsidR="00C15BEB" w:rsidRPr="00B14BD5" w:rsidRDefault="00B14BD5" w:rsidP="008C389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8C3895">
              <w:rPr>
                <w:color w:val="000000"/>
                <w:szCs w:val="28"/>
              </w:rPr>
              <w:t>22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8C3895">
              <w:rPr>
                <w:color w:val="000000"/>
                <w:szCs w:val="28"/>
              </w:rPr>
              <w:t>августа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50972E36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8C3895">
              <w:rPr>
                <w:b/>
                <w:color w:val="000000"/>
                <w:szCs w:val="28"/>
              </w:rPr>
              <w:t>55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8C3895">
              <w:rPr>
                <w:b/>
                <w:color w:val="000000"/>
                <w:szCs w:val="28"/>
              </w:rPr>
              <w:t>2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165A2D1F" w:rsidR="00C15BEB" w:rsidRDefault="008C3895" w:rsidP="00B14BD5">
      <w:pPr>
        <w:rPr>
          <w:b/>
          <w:szCs w:val="28"/>
        </w:rPr>
      </w:pPr>
      <w:r>
        <w:rPr>
          <w:b/>
          <w:szCs w:val="28"/>
        </w:rPr>
        <w:t>О</w:t>
      </w:r>
      <w:r w:rsidR="00C15BEB" w:rsidRPr="00613D49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</w:t>
      </w:r>
      <w:r w:rsidR="00A63A0A" w:rsidRPr="00B821D3">
        <w:rPr>
          <w:b/>
          <w:szCs w:val="28"/>
        </w:rPr>
        <w:t>№№</w:t>
      </w:r>
      <w:r w:rsidR="00A63A0A" w:rsidRPr="008C3895">
        <w:rPr>
          <w:b/>
          <w:color w:val="FF0000"/>
          <w:szCs w:val="28"/>
        </w:rPr>
        <w:t xml:space="preserve"> </w:t>
      </w:r>
      <w:r w:rsidR="00B821D3" w:rsidRPr="00333304">
        <w:rPr>
          <w:szCs w:val="28"/>
        </w:rPr>
        <w:t>1450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1457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1458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1461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1462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1465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2354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C9A15EB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6782AB1" w14:textId="7F46DA29" w:rsidR="00370DC0" w:rsidRPr="008B2639" w:rsidRDefault="00144328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№№ </w:t>
      </w:r>
      <w:r w:rsidR="00B821D3" w:rsidRPr="00333304">
        <w:rPr>
          <w:szCs w:val="28"/>
        </w:rPr>
        <w:t>1450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1457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1458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1461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1462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1465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2354</w:t>
      </w:r>
      <w:r w:rsidR="00C621D6" w:rsidRPr="008C3895">
        <w:rPr>
          <w:color w:val="FF0000"/>
          <w:spacing w:val="-2"/>
          <w:szCs w:val="28"/>
        </w:rPr>
        <w:t xml:space="preserve">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 xml:space="preserve">№№ </w:t>
      </w:r>
      <w:r w:rsidR="00B821D3" w:rsidRPr="00333304">
        <w:rPr>
          <w:szCs w:val="28"/>
        </w:rPr>
        <w:t>1450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1457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1458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1461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1462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1465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2354</w:t>
      </w:r>
      <w:r w:rsidR="00C621D6" w:rsidRPr="008B2639">
        <w:rPr>
          <w:spacing w:val="-2"/>
          <w:szCs w:val="28"/>
        </w:rPr>
        <w:t xml:space="preserve">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8C3895">
        <w:rPr>
          <w:spacing w:val="-2"/>
          <w:szCs w:val="28"/>
        </w:rPr>
        <w:t>1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5BFB94C6" w:rsidR="008E3EAE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FB1F42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</w:t>
      </w:r>
      <w:r w:rsidR="00FB1F42" w:rsidRPr="00144328">
        <w:rPr>
          <w:szCs w:val="28"/>
        </w:rPr>
        <w:t>комисси</w:t>
      </w:r>
      <w:r w:rsidR="00FB1F42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участков </w:t>
      </w:r>
      <w:r w:rsidR="00FB1F42" w:rsidRPr="0017513C">
        <w:rPr>
          <w:szCs w:val="28"/>
        </w:rPr>
        <w:t xml:space="preserve">№№ </w:t>
      </w:r>
      <w:r w:rsidR="00B821D3" w:rsidRPr="00333304">
        <w:rPr>
          <w:szCs w:val="28"/>
        </w:rPr>
        <w:t>1450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1457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1458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1461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1462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1465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2354</w:t>
      </w:r>
      <w:r w:rsidR="00E55B1D" w:rsidRPr="008C3895">
        <w:rPr>
          <w:color w:val="FF0000"/>
          <w:szCs w:val="28"/>
        </w:rPr>
        <w:t xml:space="preserve"> </w:t>
      </w:r>
      <w:r w:rsidR="00E55B1D">
        <w:rPr>
          <w:szCs w:val="28"/>
        </w:rPr>
        <w:t>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 xml:space="preserve">№№ </w:t>
      </w:r>
      <w:r w:rsidR="00B821D3" w:rsidRPr="00333304">
        <w:rPr>
          <w:szCs w:val="28"/>
        </w:rPr>
        <w:t>1450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1457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1458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1459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1460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1461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1462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1463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1465</w:t>
      </w:r>
      <w:r w:rsidR="00B821D3">
        <w:rPr>
          <w:szCs w:val="28"/>
        </w:rPr>
        <w:t xml:space="preserve">, </w:t>
      </w:r>
      <w:r w:rsidR="00B821D3" w:rsidRPr="00333304">
        <w:rPr>
          <w:szCs w:val="28"/>
        </w:rPr>
        <w:t>2354</w:t>
      </w:r>
      <w:r w:rsidR="00E55B1D" w:rsidRPr="008C3895">
        <w:rPr>
          <w:color w:val="FF0000"/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согласно приложению</w:t>
      </w:r>
      <w:r w:rsidR="00E55B1D">
        <w:rPr>
          <w:szCs w:val="28"/>
        </w:rPr>
        <w:t xml:space="preserve"> № </w:t>
      </w:r>
      <w:r w:rsidR="009A4EAA">
        <w:rPr>
          <w:szCs w:val="28"/>
        </w:rPr>
        <w:t>1</w:t>
      </w:r>
      <w:r w:rsidR="00E55B1D">
        <w:rPr>
          <w:szCs w:val="28"/>
        </w:rPr>
        <w:t xml:space="preserve"> к настоящему решению.</w:t>
      </w:r>
    </w:p>
    <w:p w14:paraId="5ED2C878" w14:textId="1038305C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85415C7" w:rsidR="00C15BEB" w:rsidRPr="00483477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7BDE7223" w:rsidR="00C15BEB" w:rsidRPr="00C90B73" w:rsidRDefault="008C3895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2" w:name="_Hlk74647214"/>
      <w:r w:rsidRPr="00C90B73">
        <w:rPr>
          <w:szCs w:val="28"/>
        </w:rPr>
        <w:t>Председатель Территориальной</w:t>
      </w:r>
    </w:p>
    <w:p w14:paraId="41F4444E" w14:textId="78F6F713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A43357">
        <w:rPr>
          <w:szCs w:val="28"/>
        </w:rPr>
        <w:t>В.Е. Алексеев</w:t>
      </w:r>
      <w:bookmarkStart w:id="3" w:name="_GoBack"/>
      <w:bookmarkEnd w:id="3"/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0249DBC8" w:rsidR="009A4EAA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2"/>
    </w:p>
    <w:p w14:paraId="66814206" w14:textId="77777777" w:rsidR="009A4EAA" w:rsidRDefault="009A4EAA">
      <w:pPr>
        <w:jc w:val="left"/>
        <w:rPr>
          <w:szCs w:val="28"/>
        </w:rPr>
      </w:pPr>
      <w:r>
        <w:rPr>
          <w:szCs w:val="28"/>
        </w:rPr>
        <w:br w:type="page"/>
      </w:r>
    </w:p>
    <w:p w14:paraId="302B2BA4" w14:textId="62612E2F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1</w:t>
      </w:r>
    </w:p>
    <w:p w14:paraId="0335FD6F" w14:textId="7777777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49485068" w14:textId="135D432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>
        <w:rPr>
          <w:sz w:val="24"/>
        </w:rPr>
        <w:t>22</w:t>
      </w:r>
      <w:r w:rsidRPr="00083847">
        <w:rPr>
          <w:sz w:val="24"/>
        </w:rPr>
        <w:t xml:space="preserve"> </w:t>
      </w:r>
      <w:r>
        <w:rPr>
          <w:sz w:val="24"/>
        </w:rPr>
        <w:t>августа</w:t>
      </w:r>
      <w:r w:rsidRPr="00083847">
        <w:rPr>
          <w:sz w:val="24"/>
        </w:rPr>
        <w:t xml:space="preserve"> 202</w:t>
      </w:r>
      <w:r>
        <w:rPr>
          <w:sz w:val="24"/>
        </w:rPr>
        <w:t>4</w:t>
      </w:r>
      <w:r w:rsidRPr="00083847">
        <w:rPr>
          <w:sz w:val="24"/>
        </w:rPr>
        <w:t xml:space="preserve"> года № </w:t>
      </w:r>
      <w:r>
        <w:rPr>
          <w:sz w:val="24"/>
        </w:rPr>
        <w:t>55</w:t>
      </w:r>
      <w:r w:rsidRPr="00083847">
        <w:rPr>
          <w:sz w:val="24"/>
        </w:rPr>
        <w:t>-</w:t>
      </w:r>
      <w:r>
        <w:rPr>
          <w:sz w:val="24"/>
        </w:rPr>
        <w:t>2</w:t>
      </w:r>
    </w:p>
    <w:p w14:paraId="764191C1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p w14:paraId="4C818024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  <w:r w:rsidRPr="00083847">
        <w:rPr>
          <w:szCs w:val="28"/>
        </w:rPr>
        <w:t>Список членов участков</w:t>
      </w:r>
      <w:r>
        <w:rPr>
          <w:szCs w:val="28"/>
        </w:rPr>
        <w:t>ых</w:t>
      </w:r>
      <w:r w:rsidRPr="00083847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083847">
        <w:rPr>
          <w:szCs w:val="28"/>
        </w:rPr>
        <w:t>комисси</w:t>
      </w:r>
      <w:r>
        <w:rPr>
          <w:szCs w:val="28"/>
        </w:rPr>
        <w:t>й</w:t>
      </w:r>
      <w:r w:rsidRPr="00083847">
        <w:rPr>
          <w:szCs w:val="28"/>
        </w:rPr>
        <w:t xml:space="preserve"> избирательн</w:t>
      </w:r>
      <w:r>
        <w:rPr>
          <w:szCs w:val="28"/>
        </w:rPr>
        <w:t>ых</w:t>
      </w:r>
      <w:r w:rsidRPr="00083847">
        <w:rPr>
          <w:szCs w:val="28"/>
        </w:rPr>
        <w:t xml:space="preserve"> участк</w:t>
      </w:r>
      <w:r>
        <w:rPr>
          <w:szCs w:val="28"/>
        </w:rPr>
        <w:t>ов</w:t>
      </w:r>
      <w:r w:rsidRPr="00083847">
        <w:rPr>
          <w:szCs w:val="28"/>
        </w:rPr>
        <w:t xml:space="preserve"> с правом решающего голоса, назначенных из резерв</w:t>
      </w:r>
      <w:r>
        <w:rPr>
          <w:szCs w:val="28"/>
        </w:rPr>
        <w:t>а</w:t>
      </w:r>
      <w:r w:rsidRPr="00083847">
        <w:rPr>
          <w:szCs w:val="28"/>
        </w:rPr>
        <w:t xml:space="preserve"> состав</w:t>
      </w:r>
      <w:r>
        <w:rPr>
          <w:szCs w:val="28"/>
        </w:rPr>
        <w:t>ов</w:t>
      </w:r>
      <w:r w:rsidRPr="00083847">
        <w:rPr>
          <w:szCs w:val="28"/>
        </w:rPr>
        <w:t xml:space="preserve"> </w:t>
      </w:r>
    </w:p>
    <w:p w14:paraId="1F1DB5A1" w14:textId="77777777" w:rsidR="009A4EAA" w:rsidRDefault="009A4EAA" w:rsidP="009A4EAA">
      <w:pPr>
        <w:autoSpaceDE w:val="0"/>
        <w:autoSpaceDN w:val="0"/>
        <w:adjustRightInd w:val="0"/>
        <w:rPr>
          <w:szCs w:val="28"/>
        </w:rPr>
      </w:pPr>
      <w:r w:rsidRPr="00083847">
        <w:rPr>
          <w:szCs w:val="28"/>
        </w:rPr>
        <w:t>участков</w:t>
      </w:r>
      <w:r>
        <w:rPr>
          <w:szCs w:val="28"/>
        </w:rPr>
        <w:t>ых</w:t>
      </w:r>
      <w:r w:rsidRPr="00083847">
        <w:rPr>
          <w:szCs w:val="28"/>
        </w:rPr>
        <w:t xml:space="preserve"> </w:t>
      </w:r>
      <w:r>
        <w:rPr>
          <w:szCs w:val="28"/>
        </w:rPr>
        <w:t xml:space="preserve">избирательных </w:t>
      </w:r>
      <w:r w:rsidRPr="00083847">
        <w:rPr>
          <w:szCs w:val="28"/>
        </w:rPr>
        <w:t>комисси</w:t>
      </w:r>
      <w:r>
        <w:rPr>
          <w:szCs w:val="28"/>
        </w:rPr>
        <w:t>й</w:t>
      </w:r>
      <w:r w:rsidRPr="00083847">
        <w:t xml:space="preserve"> </w:t>
      </w:r>
      <w:r w:rsidRPr="00083847">
        <w:rPr>
          <w:szCs w:val="28"/>
        </w:rPr>
        <w:t>избирательн</w:t>
      </w:r>
      <w:r>
        <w:rPr>
          <w:szCs w:val="28"/>
        </w:rPr>
        <w:t>ых</w:t>
      </w:r>
      <w:r w:rsidRPr="00083847">
        <w:rPr>
          <w:szCs w:val="28"/>
        </w:rPr>
        <w:t xml:space="preserve"> участк</w:t>
      </w:r>
      <w:r>
        <w:rPr>
          <w:szCs w:val="28"/>
        </w:rPr>
        <w:t>ов,</w:t>
      </w:r>
    </w:p>
    <w:p w14:paraId="51CD9F14" w14:textId="48C08525" w:rsidR="009A4EAA" w:rsidRDefault="009A4EAA" w:rsidP="009A4EAA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 последующим исключением из резерва </w:t>
      </w:r>
    </w:p>
    <w:p w14:paraId="1CC0B1A3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9A4EAA" w:rsidRPr="00866F21" w14:paraId="26168386" w14:textId="77777777" w:rsidTr="0033330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E1D6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05F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921" w14:textId="77777777" w:rsidR="009A4EAA" w:rsidRPr="009902A7" w:rsidRDefault="009A4EAA" w:rsidP="00D55F5B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C958ECD" w14:textId="77777777" w:rsidR="009A4EAA" w:rsidRPr="009902A7" w:rsidRDefault="009A4EAA" w:rsidP="00D55F5B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892" w14:textId="77777777" w:rsidR="009A4EAA" w:rsidRPr="00866F21" w:rsidRDefault="009A4EAA" w:rsidP="00D55F5B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9902A7" w:rsidRPr="009902A7" w14:paraId="2EBB26A3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AC4C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C38F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Абрамова Екатерина Юрьевна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70B7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"НОВЫЕ ЛЮДИ"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13C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01C1B2F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60C4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23AE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Абрамова Ольга Анатольевна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05AA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ED2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2955661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B354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8BB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Альянова Елена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B3A3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4AF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1450</w:t>
            </w:r>
          </w:p>
        </w:tc>
      </w:tr>
      <w:tr w:rsidR="009902A7" w:rsidRPr="009902A7" w14:paraId="0C554149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365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6D98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Анисимова Дарина Васильевна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2C00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C8C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1E9BFF5E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34B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0DD8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Балдина Татьяна Ефимовна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0205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575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1462</w:t>
            </w:r>
          </w:p>
        </w:tc>
      </w:tr>
      <w:tr w:rsidR="009902A7" w:rsidRPr="009902A7" w14:paraId="5F197B38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886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E77D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Бобринева Анна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6BEF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95F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545BB32D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8FB6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1D2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Бондарь Александра Романовна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61101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1C0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2104CEF5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B5B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FF2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Бондарь Алексей Андреевич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F7AA8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249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7D13DA14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3F4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C826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Бороздина Ирина Викторовна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45E32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92D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386E8B6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2364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8921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 xml:space="preserve">Брехунец Евгения Сергеевна 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550B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349A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1462</w:t>
            </w:r>
          </w:p>
        </w:tc>
      </w:tr>
      <w:tr w:rsidR="009902A7" w:rsidRPr="009902A7" w14:paraId="20376D6B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C2B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812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Будко Станислав Анатольевич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8264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010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1458</w:t>
            </w:r>
          </w:p>
        </w:tc>
      </w:tr>
      <w:tr w:rsidR="009902A7" w:rsidRPr="009902A7" w14:paraId="1CB5ED3F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6FB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DB7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Бурова Александра Сергеевна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DE43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B5B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069DB7CC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B538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C42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Васильева Лариса Марксовна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2D387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D28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6EBF5CC2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B62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97E2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Вихров Григорий Алексеевич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901EC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823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1462</w:t>
            </w:r>
          </w:p>
        </w:tc>
      </w:tr>
      <w:tr w:rsidR="009902A7" w:rsidRPr="009902A7" w14:paraId="278C3C55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6642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18B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Воронова Татьяна Викторовна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AEC12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271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2DF7A524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3569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537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Голубев Евгений Викторович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7E50F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СОЦИАЛЬНОЙ ЗАЩИТЫ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285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5B63638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228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933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Голубева Светлана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2A0F5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AEE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443D4953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1D5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4A8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Грушевская Елизавета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AB774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816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730FB35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2C73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lastRenderedPageBreak/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0C56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Доценко Олег Олегович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93D4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E14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2354</w:t>
            </w:r>
          </w:p>
        </w:tc>
      </w:tr>
      <w:tr w:rsidR="009902A7" w:rsidRPr="009902A7" w14:paraId="2C738F7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FFA2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8E0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Елисеев Валентин Георгиевич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D874B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144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2354</w:t>
            </w:r>
          </w:p>
        </w:tc>
      </w:tr>
      <w:tr w:rsidR="009902A7" w:rsidRPr="009902A7" w14:paraId="6938201F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724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70B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Ермолаева Наталья Сергеевна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830C3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949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071DCD3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5392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F4D1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Золотавина Ефросиния Константиновна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E1C3E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DB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0502A9F9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6356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BB7B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Иванова Анастасия Юрьевна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4A925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Всероссийская политическая партия ПАРТИЯ ЗА СПРАВЕДЛИВОСТЬ!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E85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1C6B473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658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8105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Иванова Полина Леонидовна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6C672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"Гражданская Платформа"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E72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1C4487FC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DB7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B0A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Ивановская Валентина Дмитриевна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2479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05D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7D5C3E7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8C9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B3F9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Измоденова Ольга Юрьевна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4642A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3A27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75A86442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44A0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87B0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Ионова Татьяна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5AEBE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"НОВЫЕ ЛЮДИ"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D5CA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0EA36AE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B1FE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3B85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Козлова Елена Евгеньевна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47A49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2CB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5D6C2EE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8E94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F59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Корнева Екатерина Сергеевна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E03F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BFC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09FDBFD1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0263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5EA3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Крикун Михаил Сергеевич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6ED3D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80BE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04CFDF21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4643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105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Леницкая Юлиана Валентиновна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066DD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324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2354</w:t>
            </w:r>
          </w:p>
        </w:tc>
      </w:tr>
      <w:tr w:rsidR="009902A7" w:rsidRPr="009902A7" w14:paraId="596B93B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F9DA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C18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Мавроди Анастасия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D1D0E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60B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1AA43A53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ACA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215A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Макаркин Даниил Антонович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4733F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DC6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1451</w:t>
            </w:r>
          </w:p>
        </w:tc>
      </w:tr>
      <w:tr w:rsidR="009902A7" w:rsidRPr="009902A7" w14:paraId="2E7D757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47C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D3D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 xml:space="preserve">Макарова Ксения Юрьевна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9ED3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E0D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1462</w:t>
            </w:r>
          </w:p>
        </w:tc>
      </w:tr>
      <w:tr w:rsidR="009902A7" w:rsidRPr="009902A7" w14:paraId="1668675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F166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BA5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Матвиенко Мария Алексеевна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8BA01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91C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10670E6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405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D56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Москвин Сергей Валерьевич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8AF1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EDB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1461</w:t>
            </w:r>
          </w:p>
        </w:tc>
      </w:tr>
      <w:tr w:rsidR="009902A7" w:rsidRPr="009902A7" w14:paraId="236128F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2A2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D345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Мурашова Татьяна Анатоьевна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DCD36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882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1458</w:t>
            </w:r>
          </w:p>
        </w:tc>
      </w:tr>
      <w:tr w:rsidR="009902A7" w:rsidRPr="009902A7" w14:paraId="0C94BAD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D5070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C82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Мухитова Любовь Анатольевна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37157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"Гражданская Платформа"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EE4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417E5EE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818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E7F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Никифорова Наталия Викторовна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D1412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"Российская экологическая партия "ЗЕЛЁНЫЕ"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B24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4D2473A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7DF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D23F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Орлова Анастасия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A428E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80A6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2354</w:t>
            </w:r>
          </w:p>
        </w:tc>
      </w:tr>
      <w:tr w:rsidR="009902A7" w:rsidRPr="009902A7" w14:paraId="0840E2D5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4A94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ECEB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Парфенова Татьяна Ивановна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C94EC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112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26EB361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BAC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37D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Прокофьева Едена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20FB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152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1458</w:t>
            </w:r>
          </w:p>
        </w:tc>
      </w:tr>
      <w:tr w:rsidR="009902A7" w:rsidRPr="009902A7" w14:paraId="7958640B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6B75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89A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Савельева Оксана Юрьевна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7C5E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24E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1453</w:t>
            </w:r>
          </w:p>
        </w:tc>
      </w:tr>
      <w:tr w:rsidR="009902A7" w:rsidRPr="009902A7" w14:paraId="171D4B32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E7B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482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Самохина Александра Юрьевна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F7AEC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948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2F7F7E2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A7C5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811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Сафронова Алина Александровна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49896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"Российская экологическая партия "ЗЕЛЁНЫЕ"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6E6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1459</w:t>
            </w:r>
          </w:p>
        </w:tc>
      </w:tr>
      <w:tr w:rsidR="009902A7" w:rsidRPr="009902A7" w14:paraId="70A54EFE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723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lastRenderedPageBreak/>
              <w:t>46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605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Турнис Алла Викторовна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B66DC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Всероссийская политическая партия ПАРТИЯ ЗА СПРАВЕДЛИВОСТЬ!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040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6F4D805B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446E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FE9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Тушевский Вадим Юрьевич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B06F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7A6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1462</w:t>
            </w:r>
          </w:p>
        </w:tc>
      </w:tr>
      <w:tr w:rsidR="009902A7" w:rsidRPr="009902A7" w14:paraId="2AF9B166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2131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2AF06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Ульянова Юлия Михайловна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3AF8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СОЦИАЛЬНОЙ ЗАЩИТЫ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0020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5C909CC4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6DC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49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A898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Федина Галина Васильевна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BAEC0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F55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1463</w:t>
            </w:r>
          </w:p>
        </w:tc>
      </w:tr>
      <w:tr w:rsidR="009902A7" w:rsidRPr="009902A7" w14:paraId="287D1864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AFCF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69F6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Феоктистов Александр Анатольевич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74A1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3D7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2354</w:t>
            </w:r>
          </w:p>
        </w:tc>
      </w:tr>
      <w:tr w:rsidR="009902A7" w:rsidRPr="009902A7" w14:paraId="3C9B7EB4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735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EC79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 xml:space="preserve">Фоминых Иван Вячеславович 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BD6C7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71D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1460</w:t>
            </w:r>
          </w:p>
        </w:tc>
      </w:tr>
      <w:tr w:rsidR="009902A7" w:rsidRPr="009902A7" w14:paraId="53502CFE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8966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E0305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Чернятин Александр Николаевич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B35A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"НОВЫЕ ЛЮДИ"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6A0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3B515A4F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AF5EC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3CE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Чернятина Наталья Николаевна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2E992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7CF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0DD18B6D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4F0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BB6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Чистякова Виктория Дмитриевна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641A8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8394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9902A7" w:rsidRPr="009902A7" w14:paraId="5AFCB673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931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D9F91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Шашкова Ольга Васильевна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F38B9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C9C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46D977D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4DD8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718CF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Шепелев Валерий Алкксандрович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7FAA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54A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63D8E737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3F8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D28BD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Широкова Анна Алексеевна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9674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B809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1457</w:t>
            </w:r>
          </w:p>
        </w:tc>
      </w:tr>
      <w:tr w:rsidR="009902A7" w:rsidRPr="009902A7" w14:paraId="63277D9C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B20CB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5D03A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Шишова Екатерина Антоновна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4206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AAE3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2353</w:t>
            </w:r>
          </w:p>
        </w:tc>
      </w:tr>
      <w:tr w:rsidR="009902A7" w:rsidRPr="009902A7" w14:paraId="71627750" w14:textId="77777777" w:rsidTr="009902A7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ABDE2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59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37CBE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Шпунтова Юлия Георгиевна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3F65" w14:textId="77777777" w:rsidR="009902A7" w:rsidRPr="009902A7" w:rsidRDefault="009902A7" w:rsidP="009902A7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>Политическая партия "Российская экологическая партия "ЗЕЛЁНЫЕ"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DCC47" w14:textId="77777777" w:rsidR="009902A7" w:rsidRPr="009902A7" w:rsidRDefault="009902A7" w:rsidP="009902A7">
            <w:pPr>
              <w:rPr>
                <w:sz w:val="24"/>
              </w:rPr>
            </w:pPr>
            <w:r w:rsidRPr="009902A7">
              <w:rPr>
                <w:sz w:val="24"/>
              </w:rPr>
              <w:t>1465</w:t>
            </w:r>
          </w:p>
        </w:tc>
      </w:tr>
      <w:tr w:rsidR="00DC119C" w:rsidRPr="009902A7" w14:paraId="41EE022D" w14:textId="77777777" w:rsidTr="00E51260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2CBF" w14:textId="6A190BC0" w:rsidR="00DC119C" w:rsidRPr="009902A7" w:rsidRDefault="00DC119C" w:rsidP="00DC119C">
            <w:pPr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506F" w14:textId="12DE3A75" w:rsidR="00DC119C" w:rsidRPr="00DC119C" w:rsidRDefault="00DC119C" w:rsidP="00DC119C">
            <w:pPr>
              <w:rPr>
                <w:sz w:val="24"/>
              </w:rPr>
            </w:pPr>
            <w:r w:rsidRPr="00DC119C">
              <w:rPr>
                <w:color w:val="000000"/>
                <w:sz w:val="24"/>
              </w:rPr>
              <w:t>Москальчук Наталия Николаевна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A33E" w14:textId="727554B8" w:rsidR="00DC119C" w:rsidRPr="00DC119C" w:rsidRDefault="00DC119C" w:rsidP="00DC119C">
            <w:pPr>
              <w:rPr>
                <w:sz w:val="24"/>
              </w:rPr>
            </w:pPr>
            <w:r w:rsidRPr="00DC119C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5119" w14:textId="1A401C38" w:rsidR="00DC119C" w:rsidRPr="00DC119C" w:rsidRDefault="00DC119C" w:rsidP="00DC119C">
            <w:pPr>
              <w:rPr>
                <w:sz w:val="24"/>
              </w:rPr>
            </w:pPr>
            <w:r w:rsidRPr="00DC119C">
              <w:rPr>
                <w:sz w:val="24"/>
              </w:rPr>
              <w:t>2354</w:t>
            </w:r>
          </w:p>
        </w:tc>
      </w:tr>
    </w:tbl>
    <w:p w14:paraId="17ED3653" w14:textId="59FBCF91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33304"/>
    <w:rsid w:val="00360B98"/>
    <w:rsid w:val="003624CA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31D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3895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02A7"/>
    <w:rsid w:val="00995233"/>
    <w:rsid w:val="009A4EAA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43357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821D3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119C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CF2C2-0102-4605-80D7-6AF00C65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261</TotalTime>
  <Pages>5</Pages>
  <Words>952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2024-08-22T12:43:00Z</cp:lastPrinted>
  <dcterms:created xsi:type="dcterms:W3CDTF">2024-08-21T09:07:00Z</dcterms:created>
  <dcterms:modified xsi:type="dcterms:W3CDTF">2024-08-22T12:43:00Z</dcterms:modified>
</cp:coreProperties>
</file>